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5DEAF" w14:textId="77777777" w:rsidR="00F56CAE" w:rsidRPr="008642EC" w:rsidRDefault="00F56CAE" w:rsidP="00F56CAE">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2BCBEE2" w14:textId="77777777" w:rsidR="00F56CAE" w:rsidRDefault="00F56CAE" w:rsidP="00F56CAE">
      <w:pPr>
        <w:pStyle w:val="BasicParagraph"/>
        <w:suppressAutoHyphens/>
        <w:spacing w:line="240" w:lineRule="auto"/>
        <w:rPr>
          <w:rFonts w:ascii="Times New Roman" w:hAnsi="Times New Roman" w:cs="Times New Roman"/>
          <w:b/>
          <w:bCs/>
          <w:color w:val="000000" w:themeColor="text1"/>
          <w:sz w:val="21"/>
          <w:szCs w:val="21"/>
        </w:rPr>
      </w:pPr>
    </w:p>
    <w:p w14:paraId="2DF3BFBE" w14:textId="77777777" w:rsidR="00F56CAE" w:rsidRPr="00582653" w:rsidRDefault="00F56CAE" w:rsidP="00F56CA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B0F951E" w14:textId="77777777" w:rsidR="00F56CAE" w:rsidRDefault="00F56CAE" w:rsidP="00F56CA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FD8897A" w14:textId="77777777" w:rsidR="00F56CAE" w:rsidRDefault="00F56CAE" w:rsidP="00F56CA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11EBE3F" w14:textId="77777777" w:rsidR="00F56CAE" w:rsidRPr="00582653" w:rsidRDefault="00F56CAE" w:rsidP="00F56CA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67F57DE" wp14:editId="6E5ABAE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375682E" w14:textId="19D5F42E" w:rsidR="00F56CAE" w:rsidRDefault="00F56CAE" w:rsidP="00F56CA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A2A78C3" w14:textId="77777777" w:rsidR="00F56CAE" w:rsidRDefault="00F56CAE" w:rsidP="00F56CA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A67B8B0" w14:textId="77777777" w:rsidR="00F56CAE" w:rsidRPr="00582653" w:rsidRDefault="00F56CAE" w:rsidP="00F56CA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8252EB2" w14:textId="77777777" w:rsidR="00F56CAE" w:rsidRPr="00582653" w:rsidRDefault="00F56CAE" w:rsidP="00F56CA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57D5F1F" w14:textId="77777777" w:rsidR="00F56CAE" w:rsidRPr="008642EC" w:rsidRDefault="00F56CAE" w:rsidP="00F56CAE">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5B6F6DC" w14:textId="77777777" w:rsidR="00F56CAE" w:rsidRPr="008642EC" w:rsidRDefault="00F56CAE" w:rsidP="00F56CAE">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7294485" w14:textId="77777777" w:rsidR="00F56CAE" w:rsidRPr="00582653" w:rsidRDefault="00F56CAE" w:rsidP="00F56CA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53659B0" w14:textId="77777777" w:rsidR="00F56CAE" w:rsidRPr="008642EC" w:rsidRDefault="00F56CAE" w:rsidP="00F56CA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11B97B2" w14:textId="77777777" w:rsidR="00F56CAE" w:rsidRPr="008642EC" w:rsidRDefault="00F56CAE" w:rsidP="00F56CA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A974A93" w14:textId="77777777" w:rsidR="00F56CAE" w:rsidRPr="00582653" w:rsidRDefault="00F56CAE" w:rsidP="00F56CAE">
      <w:pPr>
        <w:pStyle w:val="BasicParagraph"/>
        <w:suppressAutoHyphens/>
        <w:spacing w:line="240" w:lineRule="auto"/>
        <w:rPr>
          <w:rFonts w:ascii="Times New Roman" w:hAnsi="Times New Roman" w:cs="Times New Roman"/>
          <w:color w:val="000000" w:themeColor="text1"/>
          <w:sz w:val="21"/>
          <w:szCs w:val="21"/>
        </w:rPr>
      </w:pPr>
    </w:p>
    <w:p w14:paraId="5914CB1C" w14:textId="77777777" w:rsidR="00F56CAE" w:rsidRPr="00582653" w:rsidRDefault="00F56CAE" w:rsidP="00F56CA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DC0C59F" w14:textId="77777777" w:rsidR="00F56CAE" w:rsidRDefault="00F56CAE" w:rsidP="00F56CA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76A0D13" w14:textId="77777777" w:rsidR="00F56CAE" w:rsidRDefault="00F56CAE" w:rsidP="00F56CAE">
      <w:pPr>
        <w:pStyle w:val="BasicParagraph"/>
        <w:suppressAutoHyphens/>
        <w:spacing w:line="240" w:lineRule="auto"/>
        <w:ind w:left="720"/>
        <w:rPr>
          <w:rFonts w:ascii="Times New Roman" w:hAnsi="Times New Roman" w:cs="Times New Roman"/>
          <w:color w:val="000000" w:themeColor="text1"/>
          <w:sz w:val="21"/>
          <w:szCs w:val="21"/>
        </w:rPr>
      </w:pPr>
    </w:p>
    <w:p w14:paraId="7A846119" w14:textId="77777777" w:rsidR="00F56CAE" w:rsidRDefault="00F56CAE" w:rsidP="00F56CA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38DFC0F" w14:textId="77777777" w:rsidR="00F56CAE" w:rsidRDefault="00F56CAE" w:rsidP="00F56CAE">
      <w:pPr>
        <w:pStyle w:val="BasicParagraph"/>
        <w:suppressAutoHyphens/>
        <w:spacing w:line="240" w:lineRule="auto"/>
        <w:ind w:left="1440"/>
        <w:rPr>
          <w:rFonts w:ascii="Times New Roman" w:hAnsi="Times New Roman" w:cs="Times New Roman"/>
          <w:color w:val="000000" w:themeColor="text1"/>
          <w:sz w:val="21"/>
          <w:szCs w:val="21"/>
        </w:rPr>
      </w:pPr>
    </w:p>
    <w:p w14:paraId="390BAE95" w14:textId="77777777" w:rsidR="00F56CAE" w:rsidRDefault="00F56CAE" w:rsidP="00F56CA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0354986" w14:textId="77777777" w:rsidR="00F56CAE" w:rsidRDefault="00F56CAE" w:rsidP="00F56CAE">
      <w:pPr>
        <w:pStyle w:val="BasicParagraph"/>
        <w:suppressAutoHyphens/>
        <w:spacing w:line="240" w:lineRule="auto"/>
        <w:ind w:left="1440"/>
        <w:rPr>
          <w:rFonts w:ascii="Times New Roman" w:hAnsi="Times New Roman" w:cs="Times New Roman"/>
          <w:color w:val="000000" w:themeColor="text1"/>
          <w:sz w:val="21"/>
          <w:szCs w:val="21"/>
        </w:rPr>
      </w:pPr>
    </w:p>
    <w:p w14:paraId="6752406A" w14:textId="77777777" w:rsidR="00F56CAE" w:rsidRDefault="00F56CAE" w:rsidP="00F56CA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802689E" w14:textId="77777777" w:rsidR="00F56CAE" w:rsidRDefault="00F56CAE">
      <w:pPr>
        <w:spacing w:before="0" w:after="160" w:line="259" w:lineRule="auto"/>
        <w:rPr>
          <w:rFonts w:ascii="Calibri" w:eastAsiaTheme="majorEastAsia" w:hAnsi="Calibri" w:cstheme="majorBidi"/>
          <w:b/>
          <w:color w:val="0031A7" w:themeColor="text2"/>
          <w:sz w:val="32"/>
          <w:szCs w:val="32"/>
          <w:lang w:val="en-US"/>
        </w:rPr>
      </w:pPr>
      <w:bookmarkStart w:id="1" w:name="_GoBack"/>
      <w:bookmarkEnd w:id="1"/>
      <w:r>
        <w:rPr>
          <w:lang w:val="en-US"/>
        </w:rPr>
        <w:br w:type="page"/>
      </w:r>
    </w:p>
    <w:p w14:paraId="608D695E" w14:textId="4A805324"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F56CAE"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F56CAE">
      <w:headerReference w:type="default" r:id="rId22"/>
      <w:footerReference w:type="default" r:id="rId23"/>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56CAE"/>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56CA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56CA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54F59-D232-4B17-B02C-FED541F395A8}"/>
</file>

<file path=customXml/itemProps2.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3.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4.xml><?xml version="1.0" encoding="utf-8"?>
<ds:datastoreItem xmlns:ds="http://schemas.openxmlformats.org/officeDocument/2006/customXml" ds:itemID="{2172A090-9171-45AB-92DC-3D4D9B79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56</TotalTime>
  <Pages>20</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2023-07-07T02:52:00Z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